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4269" w14:textId="284AACE6"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FF5F2B">
        <w:rPr>
          <w:rFonts w:cs="Arial"/>
          <w:bCs/>
          <w:noProof w:val="0"/>
          <w:sz w:val="24"/>
          <w:szCs w:val="24"/>
        </w:rPr>
        <w:t>2</w:t>
      </w:r>
      <w:r w:rsidR="00DE7BAE">
        <w:rPr>
          <w:rFonts w:cs="Arial"/>
          <w:bCs/>
          <w:noProof w:val="0"/>
          <w:sz w:val="24"/>
          <w:szCs w:val="24"/>
        </w:rPr>
        <w:t>9</w:t>
      </w:r>
      <w:r w:rsidR="002C1220" w:rsidRPr="000665EA">
        <w:rPr>
          <w:rFonts w:cs="Arial"/>
          <w:bCs/>
          <w:noProof w:val="0"/>
          <w:sz w:val="24"/>
          <w:szCs w:val="24"/>
        </w:rPr>
        <w:tab/>
        <w:t>R3-</w:t>
      </w:r>
      <w:r w:rsidR="00FA4A45" w:rsidRPr="000665EA">
        <w:rPr>
          <w:rFonts w:cs="Arial"/>
          <w:bCs/>
          <w:noProof w:val="0"/>
          <w:sz w:val="24"/>
          <w:szCs w:val="24"/>
        </w:rPr>
        <w:t>2</w:t>
      </w:r>
      <w:r w:rsidR="003414F7">
        <w:rPr>
          <w:rFonts w:cs="Arial"/>
          <w:bCs/>
          <w:noProof w:val="0"/>
          <w:sz w:val="24"/>
          <w:szCs w:val="24"/>
        </w:rPr>
        <w:t>5</w:t>
      </w:r>
      <w:r w:rsidR="00DF6808">
        <w:rPr>
          <w:rFonts w:cs="Arial"/>
          <w:bCs/>
          <w:noProof w:val="0"/>
          <w:sz w:val="24"/>
          <w:szCs w:val="24"/>
        </w:rPr>
        <w:t>5852</w:t>
      </w:r>
    </w:p>
    <w:bookmarkEnd w:id="0"/>
    <w:p w14:paraId="5669B020" w14:textId="5427C2AB" w:rsidR="004C654E" w:rsidRPr="000665EA" w:rsidRDefault="00DE7BAE" w:rsidP="004C654E">
      <w:pPr>
        <w:pStyle w:val="Header"/>
        <w:tabs>
          <w:tab w:val="left" w:pos="2410"/>
        </w:tabs>
        <w:rPr>
          <w:rFonts w:eastAsia="MS Mincho" w:cs="Arial"/>
          <w:sz w:val="24"/>
          <w:szCs w:val="24"/>
        </w:rPr>
      </w:pPr>
      <w:r>
        <w:rPr>
          <w:rFonts w:eastAsia="MS Mincho" w:cs="Arial"/>
          <w:sz w:val="24"/>
          <w:szCs w:val="24"/>
        </w:rPr>
        <w:t>Bengaluru, India</w:t>
      </w:r>
      <w:r w:rsidR="00C42174">
        <w:rPr>
          <w:rFonts w:eastAsia="MS Mincho" w:cs="Arial"/>
          <w:sz w:val="24"/>
          <w:szCs w:val="24"/>
        </w:rPr>
        <w:t xml:space="preserve">, </w:t>
      </w:r>
      <w:r>
        <w:rPr>
          <w:rFonts w:eastAsia="MS Mincho" w:cs="Arial"/>
          <w:sz w:val="24"/>
          <w:szCs w:val="24"/>
        </w:rPr>
        <w:t>25</w:t>
      </w:r>
      <w:r w:rsidR="00C42174">
        <w:rPr>
          <w:rFonts w:eastAsia="MS Mincho" w:cs="Arial"/>
          <w:sz w:val="24"/>
          <w:szCs w:val="24"/>
        </w:rPr>
        <w:t>-2</w:t>
      </w:r>
      <w:r>
        <w:rPr>
          <w:rFonts w:eastAsia="MS Mincho" w:cs="Arial"/>
          <w:sz w:val="24"/>
          <w:szCs w:val="24"/>
        </w:rPr>
        <w:t>9</w:t>
      </w:r>
      <w:r w:rsidR="00C42174">
        <w:rPr>
          <w:rFonts w:eastAsia="MS Mincho" w:cs="Arial"/>
          <w:sz w:val="24"/>
          <w:szCs w:val="24"/>
        </w:rPr>
        <w:t xml:space="preserve"> </w:t>
      </w:r>
      <w:r>
        <w:rPr>
          <w:rFonts w:eastAsia="MS Mincho" w:cs="Arial"/>
          <w:sz w:val="24"/>
          <w:szCs w:val="24"/>
        </w:rPr>
        <w:t>Aug</w:t>
      </w:r>
      <w:r w:rsidR="00C42174">
        <w:rPr>
          <w:rFonts w:eastAsia="MS Mincho" w:cs="Arial"/>
          <w:sz w:val="24"/>
          <w:szCs w:val="24"/>
        </w:rPr>
        <w:t xml:space="preserve"> </w:t>
      </w:r>
      <w:r w:rsidR="005F10C3" w:rsidRPr="000665EA">
        <w:rPr>
          <w:rFonts w:eastAsia="MS Mincho" w:cs="Arial"/>
          <w:sz w:val="24"/>
          <w:szCs w:val="24"/>
        </w:rPr>
        <w:t>20</w:t>
      </w:r>
      <w:r w:rsidR="00FA4A45" w:rsidRPr="000665EA">
        <w:rPr>
          <w:rFonts w:eastAsia="MS Mincho" w:cs="Arial"/>
          <w:sz w:val="24"/>
          <w:szCs w:val="24"/>
        </w:rPr>
        <w:t>2</w:t>
      </w:r>
      <w:r w:rsidR="003414F7">
        <w:rPr>
          <w:rFonts w:eastAsia="MS Mincho" w:cs="Arial"/>
          <w:sz w:val="24"/>
          <w:szCs w:val="24"/>
        </w:rPr>
        <w:t>5</w:t>
      </w:r>
    </w:p>
    <w:p w14:paraId="2F96B0BD" w14:textId="77777777" w:rsidR="002F2360" w:rsidRPr="000665EA" w:rsidRDefault="002F2360" w:rsidP="002F2360">
      <w:pPr>
        <w:pStyle w:val="Header"/>
        <w:tabs>
          <w:tab w:val="left" w:pos="2410"/>
        </w:tabs>
        <w:rPr>
          <w:bCs/>
          <w:noProof w:val="0"/>
          <w:sz w:val="24"/>
        </w:rPr>
      </w:pPr>
    </w:p>
    <w:p w14:paraId="430718D4" w14:textId="46EFD7D6"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AA1529">
        <w:rPr>
          <w:rFonts w:cs="Arial"/>
          <w:b/>
          <w:bCs/>
          <w:sz w:val="24"/>
        </w:rPr>
        <w:t>10.3.2</w:t>
      </w:r>
    </w:p>
    <w:p w14:paraId="02505283" w14:textId="00F2642E"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5E7A28BB" w14:textId="534EB64F"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AA1529">
        <w:rPr>
          <w:rFonts w:ascii="Arial" w:hAnsi="Arial" w:cs="Arial"/>
          <w:b/>
          <w:bCs/>
          <w:sz w:val="24"/>
        </w:rPr>
        <w:t>Summary of the discussion on the SON for slicing</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2E3FC900" w:rsidR="00CD4C7B" w:rsidRPr="000665EA" w:rsidRDefault="00CD4C7B" w:rsidP="00EE13A8">
      <w:pPr>
        <w:pStyle w:val="Heading1"/>
        <w:tabs>
          <w:tab w:val="left" w:pos="2410"/>
        </w:tabs>
      </w:pPr>
      <w:r w:rsidRPr="000665EA">
        <w:t>1</w:t>
      </w:r>
      <w:r w:rsidRPr="000665EA">
        <w:tab/>
      </w:r>
      <w:r w:rsidR="0056573F" w:rsidRPr="000665EA">
        <w:t>Introduction</w:t>
      </w:r>
    </w:p>
    <w:p w14:paraId="4CAD8B08" w14:textId="6413CE39" w:rsidR="005E3D0F" w:rsidRPr="000665EA" w:rsidRDefault="00AA1529" w:rsidP="008572DC">
      <w:bookmarkStart w:id="1" w:name="_Toc474247438"/>
      <w:r>
        <w:t>At RAN3 #129, an offline discussion concerning SON for slicing took place. In this document, the discussion is summarised.</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57039105" w14:textId="2D6DEFE4" w:rsidR="008559D6" w:rsidRDefault="0026315A" w:rsidP="008559D6">
      <w:r>
        <w:t>The discussion focuses on the possible detection of the slice-coverage mismatch and further configuration of the AMF.</w:t>
      </w:r>
    </w:p>
    <w:p w14:paraId="16A2E5D4" w14:textId="03BB03EB" w:rsidR="0026315A" w:rsidRDefault="0026315A" w:rsidP="008559D6">
      <w:r>
        <w:t>In [5446], it is proposed that:</w:t>
      </w:r>
    </w:p>
    <w:p w14:paraId="455A04D8" w14:textId="77777777" w:rsidR="0026315A" w:rsidRPr="0026315A" w:rsidRDefault="0026315A" w:rsidP="00D06904">
      <w:pPr>
        <w:pBdr>
          <w:top w:val="single" w:sz="4" w:space="1" w:color="auto"/>
          <w:left w:val="single" w:sz="4" w:space="4" w:color="auto"/>
          <w:bottom w:val="single" w:sz="4" w:space="1" w:color="auto"/>
          <w:right w:val="single" w:sz="4" w:space="4" w:color="auto"/>
        </w:pBdr>
        <w:rPr>
          <w:b/>
          <w:bCs/>
          <w:i/>
          <w:iCs/>
        </w:rPr>
      </w:pPr>
      <w:r w:rsidRPr="0026315A">
        <w:rPr>
          <w:b/>
          <w:bCs/>
          <w:i/>
          <w:iCs/>
        </w:rPr>
        <w:t>Observation 1:  The list of supported slices per tracking area, i.e., the TAI Slice Support List, is configured by the OAM in the gNB which sends this list to the AMF via NGAP signaling.</w:t>
      </w:r>
    </w:p>
    <w:p w14:paraId="2978B4C7" w14:textId="77777777" w:rsidR="0026315A" w:rsidRPr="0026315A" w:rsidRDefault="0026315A" w:rsidP="00D06904">
      <w:pPr>
        <w:pBdr>
          <w:top w:val="single" w:sz="4" w:space="1" w:color="auto"/>
          <w:left w:val="single" w:sz="4" w:space="4" w:color="auto"/>
          <w:bottom w:val="single" w:sz="4" w:space="1" w:color="auto"/>
          <w:right w:val="single" w:sz="4" w:space="4" w:color="auto"/>
        </w:pBdr>
        <w:rPr>
          <w:b/>
          <w:bCs/>
          <w:i/>
          <w:iCs/>
        </w:rPr>
      </w:pPr>
      <w:r w:rsidRPr="0026315A">
        <w:rPr>
          <w:b/>
          <w:bCs/>
          <w:i/>
          <w:iCs/>
        </w:rPr>
        <w:t>Observation 2: The UE is not mandated to register on all slices that the UE was configured with and from which the UE will request services in the current Registration Area.</w:t>
      </w:r>
    </w:p>
    <w:p w14:paraId="16BBF5C3" w14:textId="77777777" w:rsidR="0026315A" w:rsidRPr="0026315A" w:rsidRDefault="0026315A" w:rsidP="00D06904">
      <w:pPr>
        <w:pBdr>
          <w:top w:val="single" w:sz="4" w:space="1" w:color="auto"/>
          <w:left w:val="single" w:sz="4" w:space="4" w:color="auto"/>
          <w:bottom w:val="single" w:sz="4" w:space="1" w:color="auto"/>
          <w:right w:val="single" w:sz="4" w:space="4" w:color="auto"/>
        </w:pBdr>
        <w:rPr>
          <w:b/>
          <w:bCs/>
          <w:i/>
          <w:iCs/>
        </w:rPr>
      </w:pPr>
      <w:r w:rsidRPr="0026315A">
        <w:rPr>
          <w:b/>
          <w:bCs/>
          <w:i/>
          <w:iCs/>
        </w:rPr>
        <w:t>Observation 3: The UE may trigger a registration procedure at any point in time after the initial Registration to request access for services over a slice that is currently not in the Allowed/Rejected/Partially allowed NSSAI.</w:t>
      </w:r>
    </w:p>
    <w:p w14:paraId="43CFE78C" w14:textId="77777777" w:rsidR="0026315A" w:rsidRPr="0026315A" w:rsidRDefault="0026315A" w:rsidP="00D06904">
      <w:pPr>
        <w:pBdr>
          <w:top w:val="single" w:sz="4" w:space="1" w:color="auto"/>
          <w:left w:val="single" w:sz="4" w:space="4" w:color="auto"/>
          <w:bottom w:val="single" w:sz="4" w:space="1" w:color="auto"/>
          <w:right w:val="single" w:sz="4" w:space="4" w:color="auto"/>
        </w:pBdr>
        <w:rPr>
          <w:b/>
          <w:bCs/>
          <w:i/>
          <w:iCs/>
        </w:rPr>
      </w:pPr>
      <w:r w:rsidRPr="0026315A">
        <w:rPr>
          <w:b/>
          <w:bCs/>
          <w:i/>
          <w:iCs/>
        </w:rPr>
        <w:t>Observation 4: As the Rejected NSSAI is not sent by the AMF to the gNB in the INITIAL CONTEXT SETUP REQUEST nor in the DOWNLINK NAS TRANSPORT message, the gNB is not aware of the network slices that were requested by the UE and rejected by the AMF.</w:t>
      </w:r>
    </w:p>
    <w:p w14:paraId="19F2B80F" w14:textId="77777777" w:rsidR="0026315A" w:rsidRPr="0026315A" w:rsidRDefault="0026315A" w:rsidP="00D06904">
      <w:pPr>
        <w:pBdr>
          <w:top w:val="single" w:sz="4" w:space="1" w:color="auto"/>
          <w:left w:val="single" w:sz="4" w:space="4" w:color="auto"/>
          <w:bottom w:val="single" w:sz="4" w:space="1" w:color="auto"/>
          <w:right w:val="single" w:sz="4" w:space="4" w:color="auto"/>
        </w:pBdr>
        <w:rPr>
          <w:b/>
          <w:bCs/>
        </w:rPr>
      </w:pPr>
      <w:r w:rsidRPr="0026315A">
        <w:rPr>
          <w:b/>
          <w:bCs/>
        </w:rPr>
        <w:t>Proposal 1: RAN3 to discuss and agree on mechanisms to enable the gNB to request and obtain from the AMF information about the slices requested by the UE and rejected by the AMF.</w:t>
      </w:r>
    </w:p>
    <w:p w14:paraId="0F8BD4E5" w14:textId="77777777" w:rsidR="0026315A" w:rsidRPr="0026315A" w:rsidRDefault="0026315A" w:rsidP="00D06904">
      <w:pPr>
        <w:pBdr>
          <w:top w:val="single" w:sz="4" w:space="1" w:color="auto"/>
          <w:left w:val="single" w:sz="4" w:space="4" w:color="auto"/>
          <w:bottom w:val="single" w:sz="4" w:space="1" w:color="auto"/>
          <w:right w:val="single" w:sz="4" w:space="4" w:color="auto"/>
        </w:pBdr>
        <w:rPr>
          <w:b/>
          <w:bCs/>
        </w:rPr>
      </w:pPr>
      <w:r w:rsidRPr="0026315A">
        <w:rPr>
          <w:b/>
          <w:bCs/>
        </w:rPr>
        <w:t>Proposal 2: RAN3 to agree extending the INITIAL UE MESSAGE to enable the gNB to request from the AMF the list of slices requested by the UE and rejected by the AMF due to slice(s) being unsupported in the area from which UE initiated the request.</w:t>
      </w:r>
    </w:p>
    <w:p w14:paraId="02730693" w14:textId="77777777" w:rsidR="0026315A" w:rsidRPr="0026315A" w:rsidRDefault="0026315A" w:rsidP="00D06904">
      <w:pPr>
        <w:pBdr>
          <w:top w:val="single" w:sz="4" w:space="1" w:color="auto"/>
          <w:left w:val="single" w:sz="4" w:space="4" w:color="auto"/>
          <w:bottom w:val="single" w:sz="4" w:space="1" w:color="auto"/>
          <w:right w:val="single" w:sz="4" w:space="4" w:color="auto"/>
        </w:pBdr>
        <w:rPr>
          <w:b/>
          <w:bCs/>
        </w:rPr>
      </w:pPr>
      <w:r w:rsidRPr="0026315A">
        <w:rPr>
          <w:b/>
          <w:bCs/>
        </w:rPr>
        <w:t>Proposal 3: RAN3 to agree extending the INITIAL CONTEXT SETUP REQUEST and the DOWNLINK NAS TRANSPORT messages to enable the AMF to signal to the gNB the list of slices which were requested by the UE and rejected by the AMF due to slices being unsupported in the area from which the UE initiated the request.</w:t>
      </w:r>
    </w:p>
    <w:p w14:paraId="11CFDD6B" w14:textId="29F5D38F" w:rsidR="0026315A" w:rsidRPr="0026315A" w:rsidRDefault="0026315A" w:rsidP="00D06904">
      <w:pPr>
        <w:pBdr>
          <w:top w:val="single" w:sz="4" w:space="1" w:color="auto"/>
          <w:left w:val="single" w:sz="4" w:space="4" w:color="auto"/>
          <w:bottom w:val="single" w:sz="4" w:space="1" w:color="auto"/>
          <w:right w:val="single" w:sz="4" w:space="4" w:color="auto"/>
        </w:pBdr>
        <w:rPr>
          <w:b/>
          <w:bCs/>
        </w:rPr>
      </w:pPr>
      <w:r w:rsidRPr="0026315A">
        <w:rPr>
          <w:b/>
          <w:bCs/>
        </w:rPr>
        <w:t xml:space="preserve">Proposal 4: RAN3 to agree the TP in </w:t>
      </w:r>
      <w:r>
        <w:rPr>
          <w:b/>
          <w:bCs/>
        </w:rPr>
        <w:t>[</w:t>
      </w:r>
      <w:r w:rsidRPr="0026315A">
        <w:rPr>
          <w:b/>
          <w:bCs/>
        </w:rPr>
        <w:t>5447</w:t>
      </w:r>
      <w:r>
        <w:rPr>
          <w:b/>
          <w:bCs/>
        </w:rPr>
        <w:t>]</w:t>
      </w:r>
      <w:r w:rsidRPr="0026315A">
        <w:rPr>
          <w:b/>
          <w:bCs/>
        </w:rPr>
        <w:t xml:space="preserve"> and send an LS to inform SA2 about these agreements.</w:t>
      </w:r>
    </w:p>
    <w:p w14:paraId="1B6257F3" w14:textId="058F1AA0" w:rsidR="0026315A" w:rsidRDefault="0026315A" w:rsidP="008559D6">
      <w:r>
        <w:t>A very similar statement is made in [5600].</w:t>
      </w:r>
    </w:p>
    <w:p w14:paraId="53B41B22" w14:textId="3A4C4791" w:rsidR="0026315A" w:rsidRDefault="0026315A" w:rsidP="008559D6">
      <w:r>
        <w:t>However, in [5195], it is argued that the scenario is not possible based on SA2’s specification:</w:t>
      </w:r>
    </w:p>
    <w:p w14:paraId="290CCBB2" w14:textId="77777777" w:rsidR="0026315A" w:rsidRPr="0026315A" w:rsidRDefault="0026315A" w:rsidP="00D06904">
      <w:pPr>
        <w:pBdr>
          <w:top w:val="single" w:sz="4" w:space="1" w:color="auto"/>
          <w:left w:val="single" w:sz="4" w:space="4" w:color="auto"/>
          <w:bottom w:val="single" w:sz="4" w:space="1" w:color="auto"/>
          <w:right w:val="single" w:sz="4" w:space="4" w:color="auto"/>
        </w:pBdr>
        <w:rPr>
          <w:b/>
          <w:bCs/>
        </w:rPr>
      </w:pPr>
      <w:r w:rsidRPr="0026315A">
        <w:rPr>
          <w:b/>
          <w:bCs/>
        </w:rPr>
        <w:t>Observation 1: In a classic, pre-Rel-18 deployment, the UE is not allowed to request PDU session establishment for a slice that was not listed as “Allowed” during the TA registration.</w:t>
      </w:r>
    </w:p>
    <w:p w14:paraId="6AEF2F52" w14:textId="77777777" w:rsidR="0026315A" w:rsidRPr="0026315A" w:rsidRDefault="0026315A" w:rsidP="00D06904">
      <w:pPr>
        <w:pBdr>
          <w:top w:val="single" w:sz="4" w:space="1" w:color="auto"/>
          <w:left w:val="single" w:sz="4" w:space="4" w:color="auto"/>
          <w:bottom w:val="single" w:sz="4" w:space="1" w:color="auto"/>
          <w:right w:val="single" w:sz="4" w:space="4" w:color="auto"/>
        </w:pBdr>
        <w:rPr>
          <w:b/>
          <w:bCs/>
        </w:rPr>
      </w:pPr>
      <w:r w:rsidRPr="0026315A">
        <w:rPr>
          <w:b/>
          <w:bCs/>
        </w:rPr>
        <w:t>Observation 2: In Rel-18 deployments, where a slice is planned to be used in an area smaller than a TA, the AMF is configured using OAM with the S-NSSAI location availability information, which is then provided to the UE supporting the feature.</w:t>
      </w:r>
    </w:p>
    <w:p w14:paraId="74F75DD0" w14:textId="77777777" w:rsidR="0026315A" w:rsidRPr="0026315A" w:rsidRDefault="0026315A" w:rsidP="00D06904">
      <w:pPr>
        <w:pBdr>
          <w:top w:val="single" w:sz="4" w:space="1" w:color="auto"/>
          <w:left w:val="single" w:sz="4" w:space="4" w:color="auto"/>
          <w:bottom w:val="single" w:sz="4" w:space="1" w:color="auto"/>
          <w:right w:val="single" w:sz="4" w:space="4" w:color="auto"/>
        </w:pBdr>
        <w:rPr>
          <w:b/>
          <w:bCs/>
        </w:rPr>
      </w:pPr>
      <w:r w:rsidRPr="0026315A">
        <w:rPr>
          <w:b/>
          <w:bCs/>
        </w:rPr>
        <w:lastRenderedPageBreak/>
        <w:t>Observation 3: In Rel-18 deployments, there will not be a case that a supporting UE requests PDU session establishment in a cell where the needed slice is not available.</w:t>
      </w:r>
    </w:p>
    <w:p w14:paraId="50D6ECAC" w14:textId="77777777" w:rsidR="0026315A" w:rsidRPr="0026315A" w:rsidRDefault="0026315A" w:rsidP="00D06904">
      <w:pPr>
        <w:pBdr>
          <w:top w:val="single" w:sz="4" w:space="1" w:color="auto"/>
          <w:left w:val="single" w:sz="4" w:space="4" w:color="auto"/>
          <w:bottom w:val="single" w:sz="4" w:space="1" w:color="auto"/>
          <w:right w:val="single" w:sz="4" w:space="4" w:color="auto"/>
        </w:pBdr>
        <w:rPr>
          <w:b/>
          <w:bCs/>
        </w:rPr>
      </w:pPr>
      <w:r w:rsidRPr="0026315A">
        <w:rPr>
          <w:b/>
          <w:bCs/>
        </w:rPr>
        <w:t>Observation 4: For pre-Rel-18 UEs requesting a service that is locally available in a Rel-18 deployment, where the needed slice is available in selected cells only, the signalling-based solution proposed in [1] will not help avoiding reconfiguring both, the AMF and the gNB via the OAM. Thus, the proposed signalling does not offer any optimisation.</w:t>
      </w:r>
    </w:p>
    <w:p w14:paraId="5BCA59E6" w14:textId="604262EA" w:rsidR="0026315A" w:rsidRPr="0026315A" w:rsidRDefault="0026315A" w:rsidP="00D06904">
      <w:pPr>
        <w:pBdr>
          <w:top w:val="single" w:sz="4" w:space="1" w:color="auto"/>
          <w:left w:val="single" w:sz="4" w:space="4" w:color="auto"/>
          <w:bottom w:val="single" w:sz="4" w:space="1" w:color="auto"/>
          <w:right w:val="single" w:sz="4" w:space="4" w:color="auto"/>
        </w:pBdr>
        <w:rPr>
          <w:b/>
          <w:bCs/>
        </w:rPr>
      </w:pPr>
      <w:r w:rsidRPr="0026315A">
        <w:rPr>
          <w:b/>
          <w:bCs/>
        </w:rPr>
        <w:t>Considering the above, we propose that the discussed problem of misalignment of slice coverage shall be addressed in OAM-based solution. If needed, RAN3 may send an LS to SA2 to consult the correctness of the above analysis.</w:t>
      </w:r>
    </w:p>
    <w:p w14:paraId="08FD3E84" w14:textId="718AEA3E" w:rsidR="00A26686" w:rsidRDefault="00A26686" w:rsidP="008559D6">
      <w:r>
        <w:t>Based on these inputs, the scenario and its feasibility, shall be considered first.</w:t>
      </w:r>
    </w:p>
    <w:p w14:paraId="71BD50DF" w14:textId="66A2A768" w:rsidR="0026315A" w:rsidRDefault="0026315A" w:rsidP="008559D6">
      <w:r>
        <w:t>Summary of the discussion:</w:t>
      </w:r>
    </w:p>
    <w:p w14:paraId="1C9A4DAD" w14:textId="4E150990" w:rsidR="00A26686" w:rsidRDefault="00D06904" w:rsidP="00D06904">
      <w:pPr>
        <w:pStyle w:val="ListParagraph"/>
        <w:numPr>
          <w:ilvl w:val="0"/>
          <w:numId w:val="40"/>
        </w:numPr>
      </w:pPr>
      <w:r>
        <w:t>The analysis [5195] is considered correct. However, proponents of the new solution in [5446] focus on a pre-Rel.18 scenario, where slice support is missing in the whole TA and is detected at the registration procedure.</w:t>
      </w:r>
    </w:p>
    <w:p w14:paraId="747F4DAA" w14:textId="347CCCA2" w:rsidR="00D06904" w:rsidRDefault="00D06904" w:rsidP="00D06904">
      <w:pPr>
        <w:pStyle w:val="ListParagraph"/>
        <w:numPr>
          <w:ilvl w:val="0"/>
          <w:numId w:val="40"/>
        </w:numPr>
      </w:pPr>
      <w:r>
        <w:t>During the discussion, this scenario was questioned, but an operator confirmed it is realistic. Therefore, it was proposed to send an LS to SA2.</w:t>
      </w:r>
    </w:p>
    <w:p w14:paraId="04E85BE7" w14:textId="5CFF6969" w:rsidR="00D06904" w:rsidRDefault="00D06904" w:rsidP="00D06904">
      <w:pPr>
        <w:pStyle w:val="ListParagraph"/>
        <w:numPr>
          <w:ilvl w:val="0"/>
          <w:numId w:val="40"/>
        </w:numPr>
      </w:pPr>
      <w:r>
        <w:t xml:space="preserve">After the discussion, </w:t>
      </w:r>
      <w:proofErr w:type="gramStart"/>
      <w:r>
        <w:t>other</w:t>
      </w:r>
      <w:proofErr w:type="gramEnd"/>
      <w:r>
        <w:t xml:space="preserve"> operator, however, claimed that dynamic detection of registration requests outside of pre-planned slice support is not useful, because slice support is a network planning matter.</w:t>
      </w:r>
    </w:p>
    <w:p w14:paraId="11B33A66" w14:textId="3196F658" w:rsidR="00D06904" w:rsidRDefault="00D06904" w:rsidP="00D06904">
      <w:pPr>
        <w:pStyle w:val="ListParagraph"/>
        <w:numPr>
          <w:ilvl w:val="0"/>
          <w:numId w:val="40"/>
        </w:numPr>
      </w:pPr>
      <w:r>
        <w:t xml:space="preserve">In addition, </w:t>
      </w:r>
      <w:r w:rsidR="00033F1E">
        <w:t xml:space="preserve">if </w:t>
      </w:r>
      <w:r>
        <w:t xml:space="preserve">the LS </w:t>
      </w:r>
      <w:r w:rsidR="00033F1E">
        <w:t xml:space="preserve">is sent as part of the SON WI, it </w:t>
      </w:r>
      <w:r>
        <w:t>may delay completion of the WI (exception sheet may be required).</w:t>
      </w:r>
    </w:p>
    <w:p w14:paraId="28E42E52" w14:textId="77777777" w:rsidR="000F16C4" w:rsidRPr="000665EA" w:rsidRDefault="00CD2620" w:rsidP="00E00CEF">
      <w:pPr>
        <w:pStyle w:val="Heading1"/>
      </w:pPr>
      <w:r w:rsidRPr="000665EA">
        <w:t>3</w:t>
      </w:r>
      <w:r w:rsidR="000F16C4" w:rsidRPr="000665EA">
        <w:tab/>
      </w:r>
      <w:r w:rsidRPr="000665EA">
        <w:t>Conclusions</w:t>
      </w:r>
    </w:p>
    <w:p w14:paraId="69BB43A7" w14:textId="77777777" w:rsidR="00D06904" w:rsidRDefault="00D06904" w:rsidP="00D06904">
      <w:r>
        <w:t xml:space="preserve">Proposal for the online discussion: </w:t>
      </w:r>
    </w:p>
    <w:p w14:paraId="21A337AF" w14:textId="59EBD906" w:rsidR="002F4257" w:rsidRPr="00D06904" w:rsidRDefault="00D06904" w:rsidP="00D06904">
      <w:pPr>
        <w:rPr>
          <w:b/>
          <w:bCs/>
        </w:rPr>
      </w:pPr>
      <w:r w:rsidRPr="00D06904">
        <w:rPr>
          <w:b/>
          <w:bCs/>
        </w:rPr>
        <w:t>Check if the LS is needed; if not the proposal shall be noted and the SON for slicing declared completed in RAN3.</w:t>
      </w:r>
    </w:p>
    <w:p w14:paraId="483F8717" w14:textId="77777777" w:rsidR="00403B9B" w:rsidRPr="000665EA" w:rsidRDefault="00403B9B" w:rsidP="00403B9B">
      <w:pPr>
        <w:pStyle w:val="Heading1"/>
      </w:pPr>
      <w:r w:rsidRPr="000665EA">
        <w:t>References</w:t>
      </w:r>
    </w:p>
    <w:p w14:paraId="57E2AD75" w14:textId="121EA087" w:rsidR="00AA1529" w:rsidRDefault="00AA1529" w:rsidP="00AA1529">
      <w:pPr>
        <w:tabs>
          <w:tab w:val="left" w:pos="851"/>
        </w:tabs>
        <w:overflowPunct w:val="0"/>
        <w:autoSpaceDE w:val="0"/>
        <w:autoSpaceDN w:val="0"/>
        <w:adjustRightInd w:val="0"/>
        <w:ind w:left="851" w:hanging="851"/>
        <w:textAlignment w:val="baseline"/>
      </w:pPr>
      <w:r>
        <w:t>[5195]</w:t>
      </w:r>
      <w:r>
        <w:tab/>
        <w:t>R3-255195, Discussion on the possibility of requesting a non-registered slice (Nokia)</w:t>
      </w:r>
    </w:p>
    <w:p w14:paraId="64B31887" w14:textId="6715EF90" w:rsidR="00AA1529" w:rsidRDefault="00AA1529" w:rsidP="00AA1529">
      <w:pPr>
        <w:tabs>
          <w:tab w:val="left" w:pos="851"/>
        </w:tabs>
        <w:overflowPunct w:val="0"/>
        <w:autoSpaceDE w:val="0"/>
        <w:autoSpaceDN w:val="0"/>
        <w:adjustRightInd w:val="0"/>
        <w:ind w:left="851" w:hanging="851"/>
        <w:textAlignment w:val="baseline"/>
      </w:pPr>
      <w:r>
        <w:t>[5446]</w:t>
      </w:r>
      <w:r>
        <w:tab/>
        <w:t>R3-255446, Collection of rejected slice information for slice coverage optimisation (Ericsson, BT, Deutsche Telekom, Jio Platforms (JPL), FiberCop, InterDigital)</w:t>
      </w:r>
    </w:p>
    <w:p w14:paraId="139D07F4" w14:textId="05031F90" w:rsidR="00AA1529" w:rsidRDefault="00AA1529" w:rsidP="00AA1529">
      <w:pPr>
        <w:tabs>
          <w:tab w:val="left" w:pos="851"/>
        </w:tabs>
        <w:overflowPunct w:val="0"/>
        <w:autoSpaceDE w:val="0"/>
        <w:autoSpaceDN w:val="0"/>
        <w:adjustRightInd w:val="0"/>
        <w:ind w:left="851" w:hanging="851"/>
        <w:textAlignment w:val="baseline"/>
      </w:pPr>
      <w:r>
        <w:t>[5447]</w:t>
      </w:r>
      <w:r>
        <w:tab/>
        <w:t>R3-255447, (TP for BL CR to 38.413 for SON) Collection of rejected slice information for slice coverage optimisation (Ericsson, BT, Deutsche Telekom, Jio Platforms (JPL), FiberCop, InterDigital)</w:t>
      </w:r>
    </w:p>
    <w:p w14:paraId="65C3740D" w14:textId="2F08C437" w:rsidR="002F4257" w:rsidRPr="000665EA" w:rsidRDefault="00AA1529" w:rsidP="00AA1529">
      <w:pPr>
        <w:tabs>
          <w:tab w:val="left" w:pos="851"/>
        </w:tabs>
        <w:overflowPunct w:val="0"/>
        <w:autoSpaceDE w:val="0"/>
        <w:autoSpaceDN w:val="0"/>
        <w:adjustRightInd w:val="0"/>
        <w:ind w:left="851" w:hanging="851"/>
        <w:textAlignment w:val="baseline"/>
      </w:pPr>
      <w:r>
        <w:t>[5600]</w:t>
      </w:r>
      <w:r>
        <w:tab/>
        <w:t>R3-255600, Enhanced Rejected Slice Reporting for Dynamic Slice Optimization (Jio Platforms)</w:t>
      </w:r>
    </w:p>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FB981" w14:textId="77777777" w:rsidR="00623914" w:rsidRDefault="00623914">
      <w:r>
        <w:separator/>
      </w:r>
    </w:p>
  </w:endnote>
  <w:endnote w:type="continuationSeparator" w:id="0">
    <w:p w14:paraId="1FB5B9AD" w14:textId="77777777" w:rsidR="00623914" w:rsidRDefault="00623914">
      <w:r>
        <w:continuationSeparator/>
      </w:r>
    </w:p>
  </w:endnote>
  <w:endnote w:type="continuationNotice" w:id="1">
    <w:p w14:paraId="4B2D16ED" w14:textId="77777777" w:rsidR="00623914" w:rsidRDefault="006239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3D815" w14:textId="77777777" w:rsidR="00623914" w:rsidRDefault="00623914">
      <w:r>
        <w:separator/>
      </w:r>
    </w:p>
  </w:footnote>
  <w:footnote w:type="continuationSeparator" w:id="0">
    <w:p w14:paraId="4908076B" w14:textId="77777777" w:rsidR="00623914" w:rsidRDefault="00623914">
      <w:r>
        <w:continuationSeparator/>
      </w:r>
    </w:p>
  </w:footnote>
  <w:footnote w:type="continuationNotice" w:id="1">
    <w:p w14:paraId="3D1200A0" w14:textId="77777777" w:rsidR="00623914" w:rsidRDefault="006239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0"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E3E1204"/>
    <w:multiLevelType w:val="hybridMultilevel"/>
    <w:tmpl w:val="9276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2143222">
    <w:abstractNumId w:val="19"/>
  </w:num>
  <w:num w:numId="2" w16cid:durableId="1325889781">
    <w:abstractNumId w:val="29"/>
  </w:num>
  <w:num w:numId="3" w16cid:durableId="1574008939">
    <w:abstractNumId w:val="14"/>
  </w:num>
  <w:num w:numId="4" w16cid:durableId="1234775468">
    <w:abstractNumId w:val="9"/>
  </w:num>
  <w:num w:numId="5" w16cid:durableId="1444763253">
    <w:abstractNumId w:val="10"/>
  </w:num>
  <w:num w:numId="6" w16cid:durableId="1469472348">
    <w:abstractNumId w:val="38"/>
  </w:num>
  <w:num w:numId="7" w16cid:durableId="123275557">
    <w:abstractNumId w:val="24"/>
  </w:num>
  <w:num w:numId="8" w16cid:durableId="1128008256">
    <w:abstractNumId w:val="15"/>
  </w:num>
  <w:num w:numId="9" w16cid:durableId="1423840149">
    <w:abstractNumId w:val="37"/>
  </w:num>
  <w:num w:numId="10" w16cid:durableId="1824349208">
    <w:abstractNumId w:val="23"/>
  </w:num>
  <w:num w:numId="11" w16cid:durableId="1397623785">
    <w:abstractNumId w:val="13"/>
  </w:num>
  <w:num w:numId="12" w16cid:durableId="1929000652">
    <w:abstractNumId w:val="31"/>
  </w:num>
  <w:num w:numId="13" w16cid:durableId="899681234">
    <w:abstractNumId w:val="32"/>
  </w:num>
  <w:num w:numId="14" w16cid:durableId="1654260041">
    <w:abstractNumId w:val="30"/>
  </w:num>
  <w:num w:numId="15" w16cid:durableId="1652295500">
    <w:abstractNumId w:val="7"/>
  </w:num>
  <w:num w:numId="16" w16cid:durableId="1233079175">
    <w:abstractNumId w:val="6"/>
  </w:num>
  <w:num w:numId="17" w16cid:durableId="986861690">
    <w:abstractNumId w:val="5"/>
  </w:num>
  <w:num w:numId="18" w16cid:durableId="766736771">
    <w:abstractNumId w:val="4"/>
  </w:num>
  <w:num w:numId="19" w16cid:durableId="1731273219">
    <w:abstractNumId w:val="8"/>
  </w:num>
  <w:num w:numId="20" w16cid:durableId="440731406">
    <w:abstractNumId w:val="3"/>
  </w:num>
  <w:num w:numId="21" w16cid:durableId="436994873">
    <w:abstractNumId w:val="2"/>
  </w:num>
  <w:num w:numId="22" w16cid:durableId="78214868">
    <w:abstractNumId w:val="1"/>
  </w:num>
  <w:num w:numId="23" w16cid:durableId="445000575">
    <w:abstractNumId w:val="0"/>
  </w:num>
  <w:num w:numId="24" w16cid:durableId="1384133608">
    <w:abstractNumId w:val="18"/>
  </w:num>
  <w:num w:numId="25" w16cid:durableId="692803473">
    <w:abstractNumId w:val="26"/>
  </w:num>
  <w:num w:numId="26" w16cid:durableId="265969315">
    <w:abstractNumId w:val="16"/>
  </w:num>
  <w:num w:numId="27" w16cid:durableId="2116705214">
    <w:abstractNumId w:val="20"/>
  </w:num>
  <w:num w:numId="28" w16cid:durableId="1051540479">
    <w:abstractNumId w:val="35"/>
  </w:num>
  <w:num w:numId="29" w16cid:durableId="838499363">
    <w:abstractNumId w:val="36"/>
  </w:num>
  <w:num w:numId="30" w16cid:durableId="550112542">
    <w:abstractNumId w:val="25"/>
  </w:num>
  <w:num w:numId="31" w16cid:durableId="1736466177">
    <w:abstractNumId w:val="22"/>
  </w:num>
  <w:num w:numId="32" w16cid:durableId="280385660">
    <w:abstractNumId w:val="17"/>
  </w:num>
  <w:num w:numId="33" w16cid:durableId="981617863">
    <w:abstractNumId w:val="27"/>
  </w:num>
  <w:num w:numId="34" w16cid:durableId="1913150918">
    <w:abstractNumId w:val="12"/>
  </w:num>
  <w:num w:numId="35" w16cid:durableId="2048289712">
    <w:abstractNumId w:val="11"/>
  </w:num>
  <w:num w:numId="36" w16cid:durableId="1171486525">
    <w:abstractNumId w:val="34"/>
  </w:num>
  <w:num w:numId="37" w16cid:durableId="1258097089">
    <w:abstractNumId w:val="21"/>
  </w:num>
  <w:num w:numId="38" w16cid:durableId="899294452">
    <w:abstractNumId w:val="28"/>
  </w:num>
  <w:num w:numId="39" w16cid:durableId="1632204940">
    <w:abstractNumId w:val="39"/>
  </w:num>
  <w:num w:numId="40" w16cid:durableId="1053500677">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3833"/>
    <w:rsid w:val="00033F1E"/>
    <w:rsid w:val="000342C7"/>
    <w:rsid w:val="000368CB"/>
    <w:rsid w:val="00040095"/>
    <w:rsid w:val="00042620"/>
    <w:rsid w:val="000447DE"/>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144"/>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484"/>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2336"/>
    <w:rsid w:val="001E36F2"/>
    <w:rsid w:val="001E407C"/>
    <w:rsid w:val="001E4950"/>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0395"/>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315A"/>
    <w:rsid w:val="00264132"/>
    <w:rsid w:val="00265F20"/>
    <w:rsid w:val="00267F60"/>
    <w:rsid w:val="002747EC"/>
    <w:rsid w:val="00274D2E"/>
    <w:rsid w:val="00276126"/>
    <w:rsid w:val="00277CD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3CBD"/>
    <w:rsid w:val="002A4D6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12C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1FE3"/>
    <w:rsid w:val="00325C0F"/>
    <w:rsid w:val="00326069"/>
    <w:rsid w:val="00326DC1"/>
    <w:rsid w:val="003310A8"/>
    <w:rsid w:val="003321D6"/>
    <w:rsid w:val="003330E3"/>
    <w:rsid w:val="00333761"/>
    <w:rsid w:val="00334964"/>
    <w:rsid w:val="003368FA"/>
    <w:rsid w:val="003377F6"/>
    <w:rsid w:val="003413A2"/>
    <w:rsid w:val="003414F7"/>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0485"/>
    <w:rsid w:val="00363711"/>
    <w:rsid w:val="0036469A"/>
    <w:rsid w:val="0037010F"/>
    <w:rsid w:val="00371168"/>
    <w:rsid w:val="0037356D"/>
    <w:rsid w:val="0037419B"/>
    <w:rsid w:val="0037429E"/>
    <w:rsid w:val="003770E5"/>
    <w:rsid w:val="0037722C"/>
    <w:rsid w:val="00380699"/>
    <w:rsid w:val="00382E40"/>
    <w:rsid w:val="0038326F"/>
    <w:rsid w:val="00385F9D"/>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4EB3"/>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5F98"/>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A0"/>
    <w:rsid w:val="005020E7"/>
    <w:rsid w:val="00502ACC"/>
    <w:rsid w:val="00502B46"/>
    <w:rsid w:val="00503171"/>
    <w:rsid w:val="005104C3"/>
    <w:rsid w:val="0051206A"/>
    <w:rsid w:val="00512309"/>
    <w:rsid w:val="00512CFF"/>
    <w:rsid w:val="00514482"/>
    <w:rsid w:val="00520352"/>
    <w:rsid w:val="00520A53"/>
    <w:rsid w:val="00521747"/>
    <w:rsid w:val="00522C51"/>
    <w:rsid w:val="00526054"/>
    <w:rsid w:val="00526E01"/>
    <w:rsid w:val="00530762"/>
    <w:rsid w:val="005323EE"/>
    <w:rsid w:val="00534DA0"/>
    <w:rsid w:val="00537356"/>
    <w:rsid w:val="005411E7"/>
    <w:rsid w:val="005435A7"/>
    <w:rsid w:val="00543E6C"/>
    <w:rsid w:val="00544ECE"/>
    <w:rsid w:val="00545BBC"/>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23914"/>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4900"/>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6E6"/>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06F8A"/>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2F4E"/>
    <w:rsid w:val="00755817"/>
    <w:rsid w:val="0075589F"/>
    <w:rsid w:val="0075609D"/>
    <w:rsid w:val="00757D40"/>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B7847"/>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2977"/>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519D"/>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63E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7A1"/>
    <w:rsid w:val="00922E52"/>
    <w:rsid w:val="00923DB8"/>
    <w:rsid w:val="009265A4"/>
    <w:rsid w:val="00927399"/>
    <w:rsid w:val="00932497"/>
    <w:rsid w:val="00933C98"/>
    <w:rsid w:val="0093545F"/>
    <w:rsid w:val="00935903"/>
    <w:rsid w:val="00937449"/>
    <w:rsid w:val="009408C4"/>
    <w:rsid w:val="009420E9"/>
    <w:rsid w:val="00942EC2"/>
    <w:rsid w:val="009439C1"/>
    <w:rsid w:val="00944D8F"/>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A5B0F"/>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686"/>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1529"/>
    <w:rsid w:val="00AA2C0D"/>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691B"/>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38D3"/>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87C87"/>
    <w:rsid w:val="00B92E27"/>
    <w:rsid w:val="00B931D0"/>
    <w:rsid w:val="00B941BA"/>
    <w:rsid w:val="00B94EC5"/>
    <w:rsid w:val="00B95C0E"/>
    <w:rsid w:val="00BA046F"/>
    <w:rsid w:val="00BA0F1F"/>
    <w:rsid w:val="00BA2519"/>
    <w:rsid w:val="00BA4DBE"/>
    <w:rsid w:val="00BA79DD"/>
    <w:rsid w:val="00BB05BD"/>
    <w:rsid w:val="00BB0DC5"/>
    <w:rsid w:val="00BB590B"/>
    <w:rsid w:val="00BB77F9"/>
    <w:rsid w:val="00BC11EC"/>
    <w:rsid w:val="00BC1987"/>
    <w:rsid w:val="00BC434A"/>
    <w:rsid w:val="00BC6DEB"/>
    <w:rsid w:val="00BD1EA5"/>
    <w:rsid w:val="00BD24BE"/>
    <w:rsid w:val="00BD2981"/>
    <w:rsid w:val="00BD4231"/>
    <w:rsid w:val="00BD4919"/>
    <w:rsid w:val="00BD5F08"/>
    <w:rsid w:val="00BD7E2C"/>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03B"/>
    <w:rsid w:val="00C3492F"/>
    <w:rsid w:val="00C34CF6"/>
    <w:rsid w:val="00C36A5F"/>
    <w:rsid w:val="00C40DC0"/>
    <w:rsid w:val="00C40E35"/>
    <w:rsid w:val="00C42174"/>
    <w:rsid w:val="00C4286B"/>
    <w:rsid w:val="00C430F9"/>
    <w:rsid w:val="00C43CDF"/>
    <w:rsid w:val="00C46908"/>
    <w:rsid w:val="00C47F7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0A75"/>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95B"/>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6904"/>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6655"/>
    <w:rsid w:val="00D87456"/>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1E0B"/>
    <w:rsid w:val="00DB254D"/>
    <w:rsid w:val="00DB7186"/>
    <w:rsid w:val="00DC0F26"/>
    <w:rsid w:val="00DC2754"/>
    <w:rsid w:val="00DC309B"/>
    <w:rsid w:val="00DC4DA2"/>
    <w:rsid w:val="00DC5291"/>
    <w:rsid w:val="00DD2F40"/>
    <w:rsid w:val="00DD34F0"/>
    <w:rsid w:val="00DD3784"/>
    <w:rsid w:val="00DD40A9"/>
    <w:rsid w:val="00DD4A4E"/>
    <w:rsid w:val="00DD4EE9"/>
    <w:rsid w:val="00DD53C0"/>
    <w:rsid w:val="00DD58E9"/>
    <w:rsid w:val="00DE0769"/>
    <w:rsid w:val="00DE508A"/>
    <w:rsid w:val="00DE7BAE"/>
    <w:rsid w:val="00DE7D8C"/>
    <w:rsid w:val="00DF0164"/>
    <w:rsid w:val="00DF02A5"/>
    <w:rsid w:val="00DF24BA"/>
    <w:rsid w:val="00DF2732"/>
    <w:rsid w:val="00DF3B88"/>
    <w:rsid w:val="00DF42E8"/>
    <w:rsid w:val="00DF60DB"/>
    <w:rsid w:val="00DF6808"/>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87CA7"/>
    <w:rsid w:val="00E95FD7"/>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C790F"/>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15C5"/>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24BE3"/>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945"/>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518E"/>
    <w:rsid w:val="00FF5F2B"/>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5.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6.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7.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151</TotalTime>
  <Pages>2</Pages>
  <Words>748</Words>
  <Characters>4269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5007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#124</dc:subject>
  <dc:creator>Benoist Sébire</dc:creator>
  <cp:keywords>&lt;keyword[, keyword, ]&gt;</cp:keywords>
  <dc:description/>
  <cp:lastModifiedBy>Nokia</cp:lastModifiedBy>
  <cp:revision>76</cp:revision>
  <cp:lastPrinted>2019-03-27T07:16:00Z</cp:lastPrinted>
  <dcterms:created xsi:type="dcterms:W3CDTF">2019-10-03T12:07:00Z</dcterms:created>
  <dcterms:modified xsi:type="dcterms:W3CDTF">2025-08-28T05:17:00Z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